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10" w:rsidRDefault="001C0F10" w:rsidP="001C0F10">
      <w:pPr>
        <w:pStyle w:val="NoSpacing"/>
      </w:pPr>
      <w:r>
        <w:rPr>
          <w:u w:val="single"/>
        </w:rPr>
        <w:t>Isabell KEMYSLEY</w:t>
      </w:r>
      <w:r>
        <w:t xml:space="preserve">       (fl.1495)</w:t>
      </w:r>
    </w:p>
    <w:p w:rsidR="001C0F10" w:rsidRDefault="001C0F10" w:rsidP="001C0F1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Bredhurst</w:t>
      </w:r>
      <w:proofErr w:type="spellEnd"/>
      <w:r>
        <w:t>, Kent.</w:t>
      </w:r>
    </w:p>
    <w:p w:rsidR="001C0F10" w:rsidRDefault="001C0F10" w:rsidP="001C0F10">
      <w:pPr>
        <w:pStyle w:val="NoSpacing"/>
      </w:pPr>
    </w:p>
    <w:p w:rsidR="001C0F10" w:rsidRDefault="001C0F10" w:rsidP="001C0F10">
      <w:pPr>
        <w:pStyle w:val="NoSpacing"/>
      </w:pPr>
    </w:p>
    <w:p w:rsidR="001C0F10" w:rsidRDefault="001C0F10" w:rsidP="001C0F10">
      <w:pPr>
        <w:pStyle w:val="NoSpacing"/>
      </w:pPr>
      <w:r>
        <w:tab/>
        <w:t>1495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1C0F10" w:rsidRDefault="001C0F10" w:rsidP="001C0F10">
      <w:pPr>
        <w:pStyle w:val="NoSpacing"/>
      </w:pPr>
    </w:p>
    <w:p w:rsidR="001C0F10" w:rsidRDefault="001C0F10" w:rsidP="001C0F10">
      <w:pPr>
        <w:pStyle w:val="NoSpacing"/>
      </w:pPr>
    </w:p>
    <w:p w:rsidR="001C0F10" w:rsidRDefault="001C0F10" w:rsidP="001C0F10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10" w:rsidRDefault="001C0F10" w:rsidP="00920DE3">
      <w:pPr>
        <w:spacing w:after="0" w:line="240" w:lineRule="auto"/>
      </w:pPr>
      <w:r>
        <w:separator/>
      </w:r>
    </w:p>
  </w:endnote>
  <w:endnote w:type="continuationSeparator" w:id="0">
    <w:p w:rsidR="001C0F10" w:rsidRDefault="001C0F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10" w:rsidRDefault="001C0F10" w:rsidP="00920DE3">
      <w:pPr>
        <w:spacing w:after="0" w:line="240" w:lineRule="auto"/>
      </w:pPr>
      <w:r>
        <w:separator/>
      </w:r>
    </w:p>
  </w:footnote>
  <w:footnote w:type="continuationSeparator" w:id="0">
    <w:p w:rsidR="001C0F10" w:rsidRDefault="001C0F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10"/>
    <w:rsid w:val="00120749"/>
    <w:rsid w:val="001C0F1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2015-07-09T11:00:00Z</dcterms:created>
  <dcterms:modified xsi:type="dcterms:W3CDTF">2015-07-09T11:01:00Z</dcterms:modified>
</cp:coreProperties>
</file>